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5C" w:rsidRDefault="0041755C">
      <w:r>
        <w:t>Adı Soyadı:………………………….</w:t>
      </w:r>
    </w:p>
    <w:p w:rsidR="0041755C" w:rsidRDefault="0041755C">
      <w:r>
        <w:t>ÇEVREMİZDE SAYISIZ MADDE VARDIR</w:t>
      </w:r>
    </w:p>
    <w:p w:rsidR="0041755C" w:rsidRDefault="0041755C"/>
    <w:p w:rsidR="0041755C" w:rsidRPr="00EF52BD" w:rsidRDefault="0041755C">
      <w:pPr>
        <w:rPr>
          <w:b/>
        </w:rPr>
      </w:pPr>
      <w:r w:rsidRPr="00EF52BD">
        <w:rPr>
          <w:b/>
        </w:rPr>
        <w:t>1. Tabloda çeşitli özellikleri belirtilen varlıkların isimleri I, II ve III sayısı ile numaralandırılmıştır.</w:t>
      </w:r>
    </w:p>
    <w:p w:rsidR="0041755C" w:rsidRDefault="004175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6"/>
        <w:gridCol w:w="1083"/>
        <w:gridCol w:w="981"/>
        <w:gridCol w:w="969"/>
        <w:gridCol w:w="958"/>
      </w:tblGrid>
      <w:tr w:rsidR="0041755C" w:rsidTr="00B65F67">
        <w:tc>
          <w:tcPr>
            <w:tcW w:w="1186" w:type="dxa"/>
            <w:shd w:val="clear" w:color="auto" w:fill="FFFF00"/>
          </w:tcPr>
          <w:p w:rsidR="0041755C" w:rsidRDefault="0041755C">
            <w:r>
              <w:t>Varlık adı</w:t>
            </w:r>
          </w:p>
        </w:tc>
        <w:tc>
          <w:tcPr>
            <w:tcW w:w="1083" w:type="dxa"/>
            <w:shd w:val="clear" w:color="auto" w:fill="FFFF00"/>
          </w:tcPr>
          <w:p w:rsidR="0041755C" w:rsidRDefault="0041755C" w:rsidP="00EF52BD">
            <w:r>
              <w:t>malzeme</w:t>
            </w:r>
          </w:p>
        </w:tc>
        <w:tc>
          <w:tcPr>
            <w:tcW w:w="981" w:type="dxa"/>
            <w:shd w:val="clear" w:color="auto" w:fill="FFFF00"/>
          </w:tcPr>
          <w:p w:rsidR="0041755C" w:rsidRDefault="0041755C">
            <w:r>
              <w:t>cisim</w:t>
            </w:r>
          </w:p>
        </w:tc>
        <w:tc>
          <w:tcPr>
            <w:tcW w:w="969" w:type="dxa"/>
            <w:shd w:val="clear" w:color="auto" w:fill="FFFF00"/>
          </w:tcPr>
          <w:p w:rsidR="0041755C" w:rsidRDefault="0041755C">
            <w:r>
              <w:t>eşya</w:t>
            </w:r>
          </w:p>
        </w:tc>
        <w:tc>
          <w:tcPr>
            <w:tcW w:w="958" w:type="dxa"/>
            <w:shd w:val="clear" w:color="auto" w:fill="FFFF00"/>
          </w:tcPr>
          <w:p w:rsidR="0041755C" w:rsidRDefault="0041755C">
            <w:r>
              <w:t>alet</w:t>
            </w:r>
          </w:p>
        </w:tc>
      </w:tr>
      <w:tr w:rsidR="0041755C" w:rsidTr="00B65F67">
        <w:tc>
          <w:tcPr>
            <w:tcW w:w="1186" w:type="dxa"/>
          </w:tcPr>
          <w:p w:rsidR="0041755C" w:rsidRDefault="0041755C" w:rsidP="00B65F67">
            <w:pPr>
              <w:jc w:val="center"/>
            </w:pPr>
            <w:r>
              <w:t>sunta</w:t>
            </w:r>
          </w:p>
        </w:tc>
        <w:tc>
          <w:tcPr>
            <w:tcW w:w="1083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81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69" w:type="dxa"/>
          </w:tcPr>
          <w:p w:rsidR="0041755C" w:rsidRDefault="0041755C" w:rsidP="00B65F67">
            <w:pPr>
              <w:jc w:val="center"/>
            </w:pPr>
          </w:p>
        </w:tc>
        <w:tc>
          <w:tcPr>
            <w:tcW w:w="958" w:type="dxa"/>
          </w:tcPr>
          <w:p w:rsidR="0041755C" w:rsidRDefault="0041755C" w:rsidP="00B65F67">
            <w:pPr>
              <w:jc w:val="center"/>
            </w:pPr>
          </w:p>
        </w:tc>
      </w:tr>
      <w:tr w:rsidR="0041755C" w:rsidTr="00B65F67">
        <w:tc>
          <w:tcPr>
            <w:tcW w:w="1186" w:type="dxa"/>
          </w:tcPr>
          <w:p w:rsidR="0041755C" w:rsidRDefault="0041755C" w:rsidP="00B65F67">
            <w:pPr>
              <w:jc w:val="center"/>
            </w:pPr>
            <w:r>
              <w:t>I</w:t>
            </w:r>
          </w:p>
        </w:tc>
        <w:tc>
          <w:tcPr>
            <w:tcW w:w="1083" w:type="dxa"/>
          </w:tcPr>
          <w:p w:rsidR="0041755C" w:rsidRDefault="0041755C" w:rsidP="00B65F67">
            <w:pPr>
              <w:jc w:val="center"/>
            </w:pPr>
          </w:p>
        </w:tc>
        <w:tc>
          <w:tcPr>
            <w:tcW w:w="981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69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58" w:type="dxa"/>
          </w:tcPr>
          <w:p w:rsidR="0041755C" w:rsidRDefault="0041755C" w:rsidP="00B65F67">
            <w:pPr>
              <w:jc w:val="center"/>
            </w:pPr>
          </w:p>
        </w:tc>
      </w:tr>
      <w:tr w:rsidR="0041755C" w:rsidTr="00B65F67">
        <w:tc>
          <w:tcPr>
            <w:tcW w:w="1186" w:type="dxa"/>
          </w:tcPr>
          <w:p w:rsidR="0041755C" w:rsidRDefault="0041755C" w:rsidP="00B65F67">
            <w:pPr>
              <w:jc w:val="center"/>
            </w:pPr>
            <w:r>
              <w:t>II</w:t>
            </w:r>
          </w:p>
        </w:tc>
        <w:tc>
          <w:tcPr>
            <w:tcW w:w="1083" w:type="dxa"/>
          </w:tcPr>
          <w:p w:rsidR="0041755C" w:rsidRDefault="0041755C" w:rsidP="00B65F67">
            <w:pPr>
              <w:jc w:val="center"/>
            </w:pPr>
          </w:p>
        </w:tc>
        <w:tc>
          <w:tcPr>
            <w:tcW w:w="981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69" w:type="dxa"/>
          </w:tcPr>
          <w:p w:rsidR="0041755C" w:rsidRDefault="0041755C" w:rsidP="00B65F67">
            <w:pPr>
              <w:jc w:val="center"/>
            </w:pPr>
          </w:p>
        </w:tc>
        <w:tc>
          <w:tcPr>
            <w:tcW w:w="958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</w:tr>
      <w:tr w:rsidR="0041755C" w:rsidTr="00B65F67">
        <w:tc>
          <w:tcPr>
            <w:tcW w:w="1186" w:type="dxa"/>
          </w:tcPr>
          <w:p w:rsidR="0041755C" w:rsidRDefault="0041755C" w:rsidP="00B65F67">
            <w:pPr>
              <w:jc w:val="center"/>
            </w:pPr>
            <w:r>
              <w:t>III</w:t>
            </w:r>
          </w:p>
        </w:tc>
        <w:tc>
          <w:tcPr>
            <w:tcW w:w="1083" w:type="dxa"/>
          </w:tcPr>
          <w:p w:rsidR="0041755C" w:rsidRDefault="0041755C" w:rsidP="00B65F67">
            <w:pPr>
              <w:jc w:val="center"/>
            </w:pPr>
          </w:p>
        </w:tc>
        <w:tc>
          <w:tcPr>
            <w:tcW w:w="981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69" w:type="dxa"/>
          </w:tcPr>
          <w:p w:rsidR="0041755C" w:rsidRDefault="0041755C" w:rsidP="00B65F67">
            <w:pPr>
              <w:jc w:val="center"/>
            </w:pPr>
            <w:r>
              <w:t>x</w:t>
            </w:r>
          </w:p>
        </w:tc>
        <w:tc>
          <w:tcPr>
            <w:tcW w:w="958" w:type="dxa"/>
          </w:tcPr>
          <w:p w:rsidR="0041755C" w:rsidRDefault="0041755C" w:rsidP="00B65F67">
            <w:pPr>
              <w:jc w:val="center"/>
            </w:pPr>
          </w:p>
        </w:tc>
      </w:tr>
    </w:tbl>
    <w:p w:rsidR="0041755C" w:rsidRDefault="0041755C"/>
    <w:p w:rsidR="0041755C" w:rsidRDefault="0041755C">
      <w:r>
        <w:t>Buna göre I, II, ve III numaralı bölgelerde hangi kelimeler yazılmalıdır?</w:t>
      </w:r>
    </w:p>
    <w:p w:rsidR="0041755C" w:rsidRDefault="0041755C"/>
    <w:p w:rsidR="0041755C" w:rsidRPr="00EF52BD" w:rsidRDefault="0041755C">
      <w:pPr>
        <w:rPr>
          <w:u w:val="single"/>
        </w:rPr>
      </w:pPr>
      <w:r>
        <w:t xml:space="preserve">      </w:t>
      </w:r>
      <w:r w:rsidRPr="00EF52BD">
        <w:rPr>
          <w:u w:val="single"/>
        </w:rPr>
        <w:t>I</w:t>
      </w:r>
      <w:r>
        <w:rPr>
          <w:u w:val="single"/>
        </w:rPr>
        <w:t xml:space="preserve">                             II                      III</w:t>
      </w:r>
      <w:r>
        <w:rPr>
          <w:u w:val="single"/>
        </w:rPr>
        <w:tab/>
      </w:r>
    </w:p>
    <w:p w:rsidR="0041755C" w:rsidRDefault="0041755C">
      <w:r w:rsidRPr="006E6B3B">
        <w:rPr>
          <w:b/>
        </w:rPr>
        <w:t>A)</w:t>
      </w:r>
      <w:r>
        <w:t xml:space="preserve"> un</w:t>
      </w:r>
      <w:r>
        <w:tab/>
      </w:r>
      <w:r>
        <w:tab/>
        <w:t xml:space="preserve">      tornavida</w:t>
      </w:r>
      <w:r>
        <w:tab/>
      </w:r>
      <w:r>
        <w:tab/>
        <w:t>kumaş</w:t>
      </w:r>
    </w:p>
    <w:p w:rsidR="0041755C" w:rsidRDefault="0041755C">
      <w:r w:rsidRPr="006E6B3B">
        <w:rPr>
          <w:b/>
        </w:rPr>
        <w:t>B)</w:t>
      </w:r>
      <w:r>
        <w:t xml:space="preserve"> buzdolabı</w:t>
      </w:r>
      <w:r>
        <w:tab/>
        <w:t xml:space="preserve">      tornavida</w:t>
      </w:r>
      <w:r>
        <w:tab/>
      </w:r>
      <w:r>
        <w:tab/>
        <w:t>kumaş</w:t>
      </w:r>
    </w:p>
    <w:p w:rsidR="0041755C" w:rsidRDefault="0041755C">
      <w:r w:rsidRPr="006E6B3B">
        <w:rPr>
          <w:b/>
        </w:rPr>
        <w:t>C)</w:t>
      </w:r>
      <w:r>
        <w:t xml:space="preserve"> kumaş</w:t>
      </w:r>
      <w:r>
        <w:tab/>
        <w:t xml:space="preserve">      buzdolabı</w:t>
      </w:r>
      <w:r>
        <w:tab/>
      </w:r>
      <w:r>
        <w:tab/>
        <w:t>tornavida</w:t>
      </w:r>
    </w:p>
    <w:p w:rsidR="0041755C" w:rsidRDefault="0041755C">
      <w:r w:rsidRPr="006E6B3B">
        <w:rPr>
          <w:b/>
        </w:rPr>
        <w:t>D</w:t>
      </w:r>
      <w:r>
        <w:t>) tornavida</w:t>
      </w:r>
      <w:r>
        <w:tab/>
        <w:t xml:space="preserve">      kumaş</w:t>
      </w:r>
      <w:r>
        <w:tab/>
      </w:r>
      <w:r>
        <w:tab/>
        <w:t>buzdolabı</w:t>
      </w:r>
      <w:r>
        <w:tab/>
      </w:r>
    </w:p>
    <w:p w:rsidR="0041755C" w:rsidRDefault="0041755C"/>
    <w:p w:rsidR="0041755C" w:rsidRPr="006E6B3B" w:rsidRDefault="0041755C">
      <w:pPr>
        <w:rPr>
          <w:b/>
        </w:rPr>
      </w:pPr>
      <w:r w:rsidRPr="006E6B3B">
        <w:rPr>
          <w:b/>
        </w:rPr>
        <w:t xml:space="preserve">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850"/>
        <w:gridCol w:w="850"/>
        <w:gridCol w:w="850"/>
        <w:gridCol w:w="850"/>
        <w:gridCol w:w="851"/>
      </w:tblGrid>
      <w:tr w:rsidR="0041755C" w:rsidTr="00B65F67"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20"/>
                <w:szCs w:val="20"/>
              </w:rPr>
            </w:pPr>
            <w:r w:rsidRPr="00B65F6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20"/>
                <w:szCs w:val="20"/>
              </w:rPr>
            </w:pPr>
            <w:r w:rsidRPr="00B65F6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20"/>
                <w:szCs w:val="20"/>
              </w:rPr>
            </w:pPr>
            <w:r w:rsidRPr="00B65F6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20"/>
                <w:szCs w:val="20"/>
              </w:rPr>
            </w:pPr>
            <w:r w:rsidRPr="00B65F67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20"/>
                <w:szCs w:val="20"/>
              </w:rPr>
            </w:pPr>
            <w:r w:rsidRPr="00B65F6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1755C" w:rsidRPr="00B65F67" w:rsidRDefault="0041755C" w:rsidP="00B65F67">
            <w:pPr>
              <w:jc w:val="center"/>
              <w:rPr>
                <w:sz w:val="20"/>
                <w:szCs w:val="20"/>
              </w:rPr>
            </w:pPr>
            <w:r w:rsidRPr="00B65F67">
              <w:rPr>
                <w:sz w:val="20"/>
                <w:szCs w:val="20"/>
              </w:rPr>
              <w:t>6</w:t>
            </w:r>
          </w:p>
        </w:tc>
      </w:tr>
      <w:tr w:rsidR="0041755C" w:rsidRPr="006E6B3B" w:rsidTr="00B65F67"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18"/>
                <w:szCs w:val="18"/>
              </w:rPr>
            </w:pPr>
            <w:r w:rsidRPr="00B65F67">
              <w:rPr>
                <w:sz w:val="18"/>
                <w:szCs w:val="18"/>
              </w:rPr>
              <w:t>kağıt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18"/>
                <w:szCs w:val="18"/>
              </w:rPr>
            </w:pPr>
            <w:r w:rsidRPr="00B65F67">
              <w:rPr>
                <w:sz w:val="18"/>
                <w:szCs w:val="18"/>
              </w:rPr>
              <w:t>Çelik tel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18"/>
                <w:szCs w:val="18"/>
              </w:rPr>
            </w:pPr>
            <w:r w:rsidRPr="00B65F67">
              <w:rPr>
                <w:sz w:val="18"/>
                <w:szCs w:val="18"/>
              </w:rPr>
              <w:t>Demir bıçak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18"/>
                <w:szCs w:val="18"/>
              </w:rPr>
            </w:pPr>
            <w:r w:rsidRPr="00B65F67">
              <w:rPr>
                <w:sz w:val="18"/>
                <w:szCs w:val="18"/>
              </w:rPr>
              <w:t>altın</w:t>
            </w:r>
          </w:p>
        </w:tc>
        <w:tc>
          <w:tcPr>
            <w:tcW w:w="850" w:type="dxa"/>
          </w:tcPr>
          <w:p w:rsidR="0041755C" w:rsidRPr="00B65F67" w:rsidRDefault="0041755C" w:rsidP="00B65F67">
            <w:pPr>
              <w:jc w:val="center"/>
              <w:rPr>
                <w:sz w:val="18"/>
                <w:szCs w:val="18"/>
              </w:rPr>
            </w:pPr>
            <w:r w:rsidRPr="00B65F67">
              <w:rPr>
                <w:sz w:val="18"/>
                <w:szCs w:val="18"/>
              </w:rPr>
              <w:t>Tahta cetvel</w:t>
            </w:r>
          </w:p>
        </w:tc>
        <w:tc>
          <w:tcPr>
            <w:tcW w:w="851" w:type="dxa"/>
          </w:tcPr>
          <w:p w:rsidR="0041755C" w:rsidRPr="00B65F67" w:rsidRDefault="0041755C" w:rsidP="00B65F67">
            <w:pPr>
              <w:jc w:val="center"/>
              <w:rPr>
                <w:sz w:val="18"/>
                <w:szCs w:val="18"/>
              </w:rPr>
            </w:pPr>
            <w:r w:rsidRPr="00B65F67">
              <w:rPr>
                <w:sz w:val="18"/>
                <w:szCs w:val="18"/>
              </w:rPr>
              <w:t>Demir çivi</w:t>
            </w:r>
          </w:p>
        </w:tc>
      </w:tr>
    </w:tbl>
    <w:p w:rsidR="0041755C" w:rsidRDefault="0041755C"/>
    <w:p w:rsidR="0041755C" w:rsidRPr="006E6B3B" w:rsidRDefault="0041755C">
      <w:pPr>
        <w:rPr>
          <w:b/>
        </w:rPr>
      </w:pPr>
      <w:r w:rsidRPr="006E6B3B">
        <w:rPr>
          <w:b/>
        </w:rPr>
        <w:t>Tablodaki malzemelerden hangileri mıknatıs tarafından çekilir?</w:t>
      </w:r>
    </w:p>
    <w:p w:rsidR="0041755C" w:rsidRDefault="0041755C" w:rsidP="006E6B3B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10" w:line="317" w:lineRule="exact"/>
        <w:rPr>
          <w:color w:val="000000"/>
          <w:spacing w:val="-19"/>
          <w:sz w:val="22"/>
          <w:szCs w:val="22"/>
        </w:rPr>
      </w:pPr>
      <w:r w:rsidRPr="006E6B3B">
        <w:rPr>
          <w:b/>
          <w:color w:val="000000"/>
          <w:spacing w:val="3"/>
          <w:sz w:val="22"/>
          <w:szCs w:val="22"/>
          <w:lang w:val="en-US"/>
        </w:rPr>
        <w:t>A)</w:t>
      </w:r>
      <w:r>
        <w:rPr>
          <w:color w:val="000000"/>
          <w:spacing w:val="3"/>
          <w:sz w:val="22"/>
          <w:szCs w:val="22"/>
          <w:lang w:val="en-US"/>
        </w:rPr>
        <w:t xml:space="preserve"> II, III, </w:t>
      </w:r>
      <w:r>
        <w:rPr>
          <w:color w:val="000000"/>
          <w:spacing w:val="3"/>
          <w:sz w:val="22"/>
          <w:szCs w:val="22"/>
        </w:rPr>
        <w:t>IVveVI</w:t>
      </w:r>
      <w:r>
        <w:rPr>
          <w:color w:val="000000"/>
          <w:spacing w:val="3"/>
          <w:sz w:val="22"/>
          <w:szCs w:val="22"/>
        </w:rPr>
        <w:tab/>
      </w:r>
      <w:r>
        <w:rPr>
          <w:color w:val="000000"/>
          <w:spacing w:val="3"/>
          <w:sz w:val="22"/>
          <w:szCs w:val="22"/>
        </w:rPr>
        <w:tab/>
      </w:r>
      <w:r w:rsidRPr="006E6B3B">
        <w:rPr>
          <w:b/>
          <w:color w:val="000000"/>
          <w:spacing w:val="-2"/>
          <w:sz w:val="22"/>
          <w:szCs w:val="22"/>
          <w:lang w:val="en-US"/>
        </w:rPr>
        <w:t>B)</w:t>
      </w:r>
      <w:r>
        <w:rPr>
          <w:color w:val="000000"/>
          <w:spacing w:val="-2"/>
          <w:sz w:val="22"/>
          <w:szCs w:val="22"/>
          <w:lang w:val="en-US"/>
        </w:rPr>
        <w:t xml:space="preserve"> I, II, III, </w:t>
      </w:r>
      <w:r>
        <w:rPr>
          <w:color w:val="000000"/>
          <w:spacing w:val="-2"/>
          <w:sz w:val="22"/>
          <w:szCs w:val="22"/>
        </w:rPr>
        <w:t xml:space="preserve">IVve </w:t>
      </w:r>
      <w:r>
        <w:rPr>
          <w:color w:val="000000"/>
          <w:spacing w:val="-2"/>
          <w:sz w:val="22"/>
          <w:szCs w:val="22"/>
          <w:lang w:val="en-US"/>
        </w:rPr>
        <w:t>VI</w:t>
      </w:r>
    </w:p>
    <w:p w:rsidR="0041755C" w:rsidRPr="006E6B3B" w:rsidRDefault="0041755C" w:rsidP="006E6B3B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line="317" w:lineRule="exact"/>
        <w:rPr>
          <w:color w:val="000000"/>
          <w:spacing w:val="-19"/>
          <w:sz w:val="22"/>
          <w:szCs w:val="22"/>
        </w:rPr>
      </w:pPr>
      <w:r w:rsidRPr="006E6B3B">
        <w:rPr>
          <w:b/>
          <w:color w:val="000000"/>
          <w:spacing w:val="-19"/>
          <w:sz w:val="22"/>
          <w:szCs w:val="22"/>
        </w:rPr>
        <w:t>C)</w:t>
      </w:r>
      <w:r>
        <w:rPr>
          <w:color w:val="000000"/>
          <w:spacing w:val="-19"/>
          <w:sz w:val="22"/>
          <w:szCs w:val="22"/>
        </w:rPr>
        <w:t xml:space="preserve">  </w:t>
      </w:r>
      <w:r>
        <w:rPr>
          <w:color w:val="000000"/>
          <w:spacing w:val="-4"/>
          <w:sz w:val="22"/>
          <w:szCs w:val="22"/>
          <w:lang w:val="en-US"/>
        </w:rPr>
        <w:t xml:space="preserve">II, </w:t>
      </w:r>
      <w:r>
        <w:rPr>
          <w:color w:val="000000"/>
          <w:spacing w:val="16"/>
          <w:sz w:val="22"/>
          <w:szCs w:val="22"/>
        </w:rPr>
        <w:t>lllveVI</w:t>
      </w:r>
      <w:r>
        <w:rPr>
          <w:color w:val="000000"/>
          <w:spacing w:val="16"/>
          <w:sz w:val="22"/>
          <w:szCs w:val="22"/>
        </w:rPr>
        <w:tab/>
      </w:r>
      <w:r>
        <w:rPr>
          <w:color w:val="000000"/>
          <w:spacing w:val="16"/>
          <w:sz w:val="22"/>
          <w:szCs w:val="22"/>
        </w:rPr>
        <w:tab/>
      </w:r>
      <w:r>
        <w:rPr>
          <w:color w:val="000000"/>
          <w:spacing w:val="16"/>
          <w:sz w:val="22"/>
          <w:szCs w:val="22"/>
        </w:rPr>
        <w:tab/>
      </w:r>
      <w:r w:rsidRPr="006E6B3B">
        <w:rPr>
          <w:b/>
          <w:color w:val="000000"/>
          <w:spacing w:val="-19"/>
          <w:sz w:val="22"/>
          <w:szCs w:val="22"/>
        </w:rPr>
        <w:t>D)</w:t>
      </w:r>
      <w:r>
        <w:rPr>
          <w:color w:val="000000"/>
          <w:spacing w:val="-19"/>
          <w:sz w:val="22"/>
          <w:szCs w:val="22"/>
        </w:rPr>
        <w:t xml:space="preserve">  Y</w:t>
      </w:r>
      <w:r>
        <w:rPr>
          <w:color w:val="000000"/>
          <w:spacing w:val="-5"/>
          <w:sz w:val="22"/>
          <w:szCs w:val="22"/>
        </w:rPr>
        <w:t xml:space="preserve">alnız </w:t>
      </w:r>
      <w:r>
        <w:rPr>
          <w:color w:val="000000"/>
          <w:spacing w:val="-5"/>
          <w:sz w:val="22"/>
          <w:szCs w:val="22"/>
          <w:lang w:val="en-US"/>
        </w:rPr>
        <w:t>III</w:t>
      </w:r>
    </w:p>
    <w:p w:rsidR="0041755C" w:rsidRDefault="0041755C"/>
    <w:p w:rsidR="0041755C" w:rsidRDefault="0041755C"/>
    <w:p w:rsidR="0041755C" w:rsidRPr="006E6B3B" w:rsidRDefault="0041755C">
      <w:pPr>
        <w:rPr>
          <w:b/>
        </w:rPr>
      </w:pPr>
      <w:r w:rsidRPr="006E6B3B">
        <w:rPr>
          <w:b/>
        </w:rPr>
        <w:t>3. Aşağıdakilerden hangisi hem cisim hem de alettir?</w:t>
      </w:r>
    </w:p>
    <w:p w:rsidR="0041755C" w:rsidRDefault="0041755C">
      <w:r w:rsidRPr="006E6B3B">
        <w:rPr>
          <w:b/>
        </w:rPr>
        <w:t>A)</w:t>
      </w:r>
      <w:r>
        <w:t xml:space="preserve"> ağaç</w:t>
      </w:r>
      <w:r>
        <w:tab/>
      </w:r>
      <w:r>
        <w:tab/>
      </w:r>
      <w:r>
        <w:tab/>
      </w:r>
      <w:r w:rsidRPr="006E6B3B">
        <w:rPr>
          <w:b/>
        </w:rPr>
        <w:t>B)</w:t>
      </w:r>
      <w:r>
        <w:t xml:space="preserve"> fincan</w:t>
      </w:r>
    </w:p>
    <w:p w:rsidR="0041755C" w:rsidRDefault="0041755C">
      <w:r w:rsidRPr="006E6B3B">
        <w:rPr>
          <w:b/>
        </w:rPr>
        <w:t>C)</w:t>
      </w:r>
      <w:r>
        <w:t xml:space="preserve"> çekiç</w:t>
      </w:r>
      <w:r>
        <w:tab/>
      </w:r>
      <w:r>
        <w:tab/>
      </w:r>
      <w:r>
        <w:tab/>
      </w:r>
      <w:r w:rsidRPr="006E6B3B">
        <w:rPr>
          <w:b/>
        </w:rPr>
        <w:t>D)</w:t>
      </w:r>
      <w:r>
        <w:t xml:space="preserve"> koltuk</w:t>
      </w:r>
    </w:p>
    <w:p w:rsidR="0041755C" w:rsidRDefault="0041755C"/>
    <w:p w:rsidR="0041755C" w:rsidRDefault="0041755C"/>
    <w:p w:rsidR="0041755C" w:rsidRPr="006E6B3B" w:rsidRDefault="0041755C" w:rsidP="006E6B3B">
      <w:pPr>
        <w:rPr>
          <w:b/>
        </w:rPr>
      </w:pPr>
      <w:r>
        <w:rPr>
          <w:b/>
        </w:rPr>
        <w:t>4</w:t>
      </w:r>
      <w:r w:rsidRPr="006E6B3B">
        <w:rPr>
          <w:b/>
        </w:rPr>
        <w:t xml:space="preserve">. </w:t>
      </w:r>
      <w:r>
        <w:rPr>
          <w:b/>
        </w:rPr>
        <w:t>Aşağıdaki maddelerden hangilerinin rengi aynıdır</w:t>
      </w:r>
      <w:r w:rsidRPr="006E6B3B">
        <w:rPr>
          <w:b/>
        </w:rPr>
        <w:t>?</w:t>
      </w:r>
    </w:p>
    <w:p w:rsidR="0041755C" w:rsidRDefault="0041755C" w:rsidP="006E6B3B">
      <w:r w:rsidRPr="006E6B3B">
        <w:rPr>
          <w:b/>
        </w:rPr>
        <w:t>A)</w:t>
      </w:r>
      <w:r>
        <w:t xml:space="preserve"> su, zeytinyağı</w:t>
      </w:r>
      <w:r>
        <w:tab/>
      </w:r>
      <w:r>
        <w:tab/>
      </w:r>
      <w:r w:rsidRPr="006E6B3B">
        <w:rPr>
          <w:b/>
        </w:rPr>
        <w:t>B)</w:t>
      </w:r>
      <w:r>
        <w:t xml:space="preserve"> tuz, şeker</w:t>
      </w:r>
    </w:p>
    <w:p w:rsidR="0041755C" w:rsidRDefault="0041755C" w:rsidP="006E6B3B">
      <w:r w:rsidRPr="006E6B3B">
        <w:rPr>
          <w:b/>
        </w:rPr>
        <w:t>C)</w:t>
      </w:r>
      <w:r>
        <w:t xml:space="preserve"> kola, çay</w:t>
      </w:r>
      <w:r>
        <w:tab/>
      </w:r>
      <w:r>
        <w:tab/>
      </w:r>
      <w:r>
        <w:tab/>
      </w:r>
      <w:r w:rsidRPr="006E6B3B">
        <w:rPr>
          <w:b/>
        </w:rPr>
        <w:t>D)</w:t>
      </w:r>
      <w:r>
        <w:t xml:space="preserve"> şeker, su</w:t>
      </w:r>
    </w:p>
    <w:p w:rsidR="0041755C" w:rsidRDefault="0041755C" w:rsidP="006E6B3B"/>
    <w:p w:rsidR="0041755C" w:rsidRDefault="0041755C" w:rsidP="006E6B3B"/>
    <w:p w:rsidR="0041755C" w:rsidRPr="006E6B3B" w:rsidRDefault="0041755C" w:rsidP="004650E7">
      <w:pPr>
        <w:rPr>
          <w:b/>
        </w:rPr>
      </w:pPr>
      <w:r>
        <w:rPr>
          <w:b/>
        </w:rPr>
        <w:t>5</w:t>
      </w:r>
      <w:r w:rsidRPr="006E6B3B">
        <w:rPr>
          <w:b/>
        </w:rPr>
        <w:t xml:space="preserve">. </w:t>
      </w:r>
      <w:r>
        <w:rPr>
          <w:b/>
        </w:rPr>
        <w:t>Yemek tuzu ile toz şekeri nasıl ayırt edebiliriz</w:t>
      </w:r>
      <w:r w:rsidRPr="006E6B3B">
        <w:rPr>
          <w:b/>
        </w:rPr>
        <w:t>?</w:t>
      </w:r>
    </w:p>
    <w:p w:rsidR="0041755C" w:rsidRDefault="0041755C" w:rsidP="004650E7">
      <w:r w:rsidRPr="006E6B3B">
        <w:rPr>
          <w:b/>
        </w:rPr>
        <w:t>A)</w:t>
      </w:r>
      <w:r>
        <w:t xml:space="preserve"> dokunarak</w:t>
      </w:r>
      <w:r>
        <w:tab/>
      </w:r>
      <w:r>
        <w:tab/>
      </w:r>
      <w:r>
        <w:tab/>
      </w:r>
      <w:r w:rsidRPr="006E6B3B">
        <w:rPr>
          <w:b/>
        </w:rPr>
        <w:t>B)</w:t>
      </w:r>
      <w:r>
        <w:t xml:space="preserve"> tadarak</w:t>
      </w:r>
    </w:p>
    <w:p w:rsidR="0041755C" w:rsidRDefault="0041755C" w:rsidP="004650E7">
      <w:r w:rsidRPr="006E6B3B">
        <w:rPr>
          <w:b/>
        </w:rPr>
        <w:t>C)</w:t>
      </w:r>
      <w:r>
        <w:t xml:space="preserve"> koklayarak</w:t>
      </w:r>
      <w:r>
        <w:tab/>
      </w:r>
      <w:r>
        <w:tab/>
      </w:r>
      <w:r>
        <w:tab/>
      </w:r>
      <w:r w:rsidRPr="006E6B3B">
        <w:rPr>
          <w:b/>
        </w:rPr>
        <w:t>D)</w:t>
      </w:r>
      <w:r>
        <w:t xml:space="preserve"> renklerinden</w:t>
      </w:r>
    </w:p>
    <w:p w:rsidR="0041755C" w:rsidRDefault="0041755C" w:rsidP="004650E7"/>
    <w:p w:rsidR="0041755C" w:rsidRDefault="0041755C" w:rsidP="004650E7"/>
    <w:p w:rsidR="0041755C" w:rsidRPr="006E6B3B" w:rsidRDefault="0041755C" w:rsidP="00B23DD5">
      <w:pPr>
        <w:rPr>
          <w:b/>
        </w:rPr>
      </w:pPr>
      <w:r>
        <w:rPr>
          <w:b/>
        </w:rPr>
        <w:t>6</w:t>
      </w:r>
      <w:r w:rsidRPr="006E6B3B">
        <w:rPr>
          <w:b/>
        </w:rPr>
        <w:t xml:space="preserve">. </w:t>
      </w:r>
      <w:r>
        <w:rPr>
          <w:b/>
        </w:rPr>
        <w:t>Camdan yapılmış bir vazo, aşağıdaki sınıflamalardan hangisine girmez</w:t>
      </w:r>
      <w:r w:rsidRPr="006E6B3B">
        <w:rPr>
          <w:b/>
        </w:rPr>
        <w:t>?</w:t>
      </w:r>
    </w:p>
    <w:p w:rsidR="0041755C" w:rsidRDefault="0041755C" w:rsidP="00B23DD5">
      <w:r w:rsidRPr="006E6B3B">
        <w:rPr>
          <w:b/>
        </w:rPr>
        <w:t>A)</w:t>
      </w:r>
      <w:r>
        <w:t xml:space="preserve"> cisim</w:t>
      </w:r>
      <w:r>
        <w:tab/>
      </w:r>
      <w:r>
        <w:tab/>
      </w:r>
      <w:r>
        <w:tab/>
      </w:r>
      <w:r w:rsidRPr="006E6B3B">
        <w:rPr>
          <w:b/>
        </w:rPr>
        <w:t>B)</w:t>
      </w:r>
      <w:r>
        <w:t xml:space="preserve"> eşya</w:t>
      </w:r>
    </w:p>
    <w:p w:rsidR="0041755C" w:rsidRDefault="0041755C" w:rsidP="00B23DD5">
      <w:r w:rsidRPr="006E6B3B">
        <w:rPr>
          <w:b/>
        </w:rPr>
        <w:t>C)</w:t>
      </w:r>
      <w:r>
        <w:t xml:space="preserve"> malzeme</w:t>
      </w:r>
      <w:r>
        <w:tab/>
      </w:r>
      <w:r>
        <w:tab/>
      </w:r>
      <w:r>
        <w:tab/>
      </w:r>
      <w:r w:rsidRPr="006E6B3B">
        <w:rPr>
          <w:b/>
        </w:rPr>
        <w:t>D)</w:t>
      </w:r>
      <w:r>
        <w:t xml:space="preserve"> madde</w:t>
      </w:r>
    </w:p>
    <w:p w:rsidR="0041755C" w:rsidRDefault="0041755C" w:rsidP="00B23DD5"/>
    <w:p w:rsidR="0041755C" w:rsidRPr="006E6B3B" w:rsidRDefault="0041755C" w:rsidP="00B23DD5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7.8pt;margin-top:2.75pt;width:0;height:769.1pt;z-index:251658240" o:connectortype="straight"/>
        </w:pict>
      </w:r>
      <w:r>
        <w:rPr>
          <w:b/>
        </w:rPr>
        <w:t>7</w:t>
      </w:r>
      <w:r w:rsidRPr="006E6B3B">
        <w:rPr>
          <w:b/>
        </w:rPr>
        <w:t xml:space="preserve">. </w:t>
      </w:r>
      <w:r>
        <w:rPr>
          <w:b/>
        </w:rPr>
        <w:t>Maddenin hal değiştirmesi ile ilgili aşağıdakilerden hangisi yanlıştır</w:t>
      </w:r>
      <w:r w:rsidRPr="006E6B3B">
        <w:rPr>
          <w:b/>
        </w:rPr>
        <w:t>?</w:t>
      </w:r>
    </w:p>
    <w:p w:rsidR="0041755C" w:rsidRDefault="0041755C" w:rsidP="00B23DD5">
      <w:r w:rsidRPr="006E6B3B">
        <w:rPr>
          <w:b/>
        </w:rPr>
        <w:t>A)</w:t>
      </w:r>
      <w:r>
        <w:t xml:space="preserve"> Su, buharlaşırken dışarıdan ısı alır.</w:t>
      </w:r>
      <w:r>
        <w:tab/>
      </w:r>
      <w:r>
        <w:tab/>
      </w:r>
    </w:p>
    <w:p w:rsidR="0041755C" w:rsidRDefault="0041755C" w:rsidP="00B23DD5">
      <w:r w:rsidRPr="006E6B3B">
        <w:rPr>
          <w:b/>
        </w:rPr>
        <w:t>B)</w:t>
      </w:r>
      <w:r>
        <w:t xml:space="preserve"> Buz ve su buharı suyun halleridir.</w:t>
      </w:r>
    </w:p>
    <w:p w:rsidR="0041755C" w:rsidRDefault="0041755C" w:rsidP="00B23DD5">
      <w:r w:rsidRPr="006E6B3B">
        <w:rPr>
          <w:b/>
        </w:rPr>
        <w:t>C)</w:t>
      </w:r>
      <w:r>
        <w:t xml:space="preserve"> Buz erirken sıcaklığı sürekli yükselir.</w:t>
      </w:r>
      <w:r>
        <w:tab/>
      </w:r>
      <w:r>
        <w:tab/>
      </w:r>
    </w:p>
    <w:p w:rsidR="0041755C" w:rsidRDefault="0041755C" w:rsidP="00B23DD5">
      <w:r w:rsidRPr="006E6B3B">
        <w:rPr>
          <w:b/>
        </w:rPr>
        <w:t>D)</w:t>
      </w:r>
      <w:r>
        <w:t xml:space="preserve"> Erime ve donma noktası maddeler için ayırt edici bir özelliktir.</w:t>
      </w:r>
    </w:p>
    <w:p w:rsidR="0041755C" w:rsidRDefault="0041755C" w:rsidP="00B23DD5"/>
    <w:p w:rsidR="0041755C" w:rsidRDefault="0041755C" w:rsidP="00B23DD5"/>
    <w:p w:rsidR="0041755C" w:rsidRPr="006E6B3B" w:rsidRDefault="0041755C" w:rsidP="00B23DD5">
      <w:pPr>
        <w:rPr>
          <w:b/>
        </w:rPr>
      </w:pPr>
      <w:r>
        <w:rPr>
          <w:b/>
        </w:rPr>
        <w:t>8</w:t>
      </w:r>
      <w:r w:rsidRPr="006E6B3B">
        <w:rPr>
          <w:b/>
        </w:rPr>
        <w:t xml:space="preserve">. </w:t>
      </w:r>
      <w:r>
        <w:rPr>
          <w:b/>
        </w:rPr>
        <w:t>Aşağıdakilerden hangisi katı maddelerin özelliği değildir</w:t>
      </w:r>
      <w:r w:rsidRPr="006E6B3B">
        <w:rPr>
          <w:b/>
        </w:rPr>
        <w:t>?</w:t>
      </w:r>
    </w:p>
    <w:p w:rsidR="0041755C" w:rsidRDefault="0041755C" w:rsidP="00B23DD5">
      <w:r w:rsidRPr="006E6B3B">
        <w:rPr>
          <w:b/>
        </w:rPr>
        <w:t>A)</w:t>
      </w:r>
      <w:r>
        <w:t xml:space="preserve"> Belli bir şekilleri vardır.</w:t>
      </w:r>
      <w:r>
        <w:tab/>
      </w:r>
      <w:r>
        <w:tab/>
      </w:r>
      <w:r>
        <w:tab/>
      </w:r>
    </w:p>
    <w:p w:rsidR="0041755C" w:rsidRDefault="0041755C" w:rsidP="00B23DD5">
      <w:r w:rsidRPr="006E6B3B">
        <w:rPr>
          <w:b/>
        </w:rPr>
        <w:t>B)</w:t>
      </w:r>
      <w:r>
        <w:t xml:space="preserve"> Belli bir hacimleri vardır.</w:t>
      </w:r>
    </w:p>
    <w:p w:rsidR="0041755C" w:rsidRDefault="0041755C" w:rsidP="00B23DD5">
      <w:r w:rsidRPr="006E6B3B">
        <w:rPr>
          <w:b/>
        </w:rPr>
        <w:t>C)</w:t>
      </w:r>
      <w:r>
        <w:t xml:space="preserve"> Yapıları genellikle serttir.</w:t>
      </w:r>
      <w:r>
        <w:tab/>
      </w:r>
      <w:r>
        <w:tab/>
      </w:r>
    </w:p>
    <w:p w:rsidR="0041755C" w:rsidRDefault="0041755C" w:rsidP="00B23DD5">
      <w:r w:rsidRPr="006E6B3B">
        <w:rPr>
          <w:b/>
        </w:rPr>
        <w:t>D)</w:t>
      </w:r>
      <w:r>
        <w:t xml:space="preserve"> Bulundukları kabın şeklini alırlar.</w:t>
      </w:r>
    </w:p>
    <w:p w:rsidR="0041755C" w:rsidRDefault="0041755C" w:rsidP="00B23DD5"/>
    <w:p w:rsidR="0041755C" w:rsidRDefault="0041755C" w:rsidP="00B23DD5">
      <w:pPr>
        <w:rPr>
          <w:b/>
        </w:rPr>
      </w:pPr>
      <w:r>
        <w:rPr>
          <w:b/>
        </w:rPr>
        <w:t>9</w:t>
      </w:r>
      <w:r w:rsidRPr="006E6B3B">
        <w:rPr>
          <w:b/>
        </w:rPr>
        <w:t xml:space="preserve">. </w:t>
      </w:r>
      <w:r>
        <w:rPr>
          <w:b/>
        </w:rPr>
        <w:t>Aşağıdaki eşleştirmelerden hangisi yanlıştır</w:t>
      </w:r>
      <w:r w:rsidRPr="006E6B3B">
        <w:rPr>
          <w:b/>
        </w:rPr>
        <w:t>?</w:t>
      </w:r>
    </w:p>
    <w:p w:rsidR="0041755C" w:rsidRDefault="0041755C" w:rsidP="00B23DD5">
      <w:pPr>
        <w:rPr>
          <w:b/>
        </w:rPr>
      </w:pPr>
      <w:r>
        <w:rPr>
          <w:b/>
        </w:rPr>
        <w:tab/>
        <w:t>I. Tuz………….….…sıvı</w:t>
      </w:r>
    </w:p>
    <w:p w:rsidR="0041755C" w:rsidRDefault="0041755C" w:rsidP="00B23DD5">
      <w:pPr>
        <w:rPr>
          <w:b/>
        </w:rPr>
      </w:pPr>
      <w:r>
        <w:rPr>
          <w:b/>
        </w:rPr>
        <w:tab/>
        <w:t>II. Cam………….…..katı</w:t>
      </w:r>
    </w:p>
    <w:p w:rsidR="0041755C" w:rsidRDefault="0041755C" w:rsidP="00B23DD5">
      <w:pPr>
        <w:rPr>
          <w:b/>
        </w:rPr>
      </w:pPr>
      <w:r>
        <w:rPr>
          <w:b/>
        </w:rPr>
        <w:tab/>
        <w:t xml:space="preserve">III. Zeytinyağı………gaz </w:t>
      </w:r>
    </w:p>
    <w:p w:rsidR="0041755C" w:rsidRDefault="0041755C" w:rsidP="00B23DD5">
      <w:pPr>
        <w:rPr>
          <w:b/>
        </w:rPr>
      </w:pPr>
      <w:r>
        <w:rPr>
          <w:b/>
        </w:rPr>
        <w:tab/>
        <w:t>IV. Egzoz dumanı…..gaz</w:t>
      </w:r>
    </w:p>
    <w:p w:rsidR="0041755C" w:rsidRPr="006E6B3B" w:rsidRDefault="0041755C" w:rsidP="00B23DD5">
      <w:pPr>
        <w:rPr>
          <w:b/>
        </w:rPr>
      </w:pPr>
    </w:p>
    <w:p w:rsidR="0041755C" w:rsidRDefault="0041755C" w:rsidP="00B23DD5">
      <w:r w:rsidRPr="006E6B3B">
        <w:rPr>
          <w:b/>
        </w:rPr>
        <w:t>A)</w:t>
      </w:r>
      <w:r>
        <w:t xml:space="preserve"> I</w:t>
      </w:r>
      <w:r>
        <w:tab/>
      </w:r>
      <w:r>
        <w:tab/>
      </w:r>
      <w:r>
        <w:tab/>
      </w:r>
      <w:r w:rsidRPr="006E6B3B">
        <w:rPr>
          <w:b/>
        </w:rPr>
        <w:t>B)</w:t>
      </w:r>
      <w:r>
        <w:t xml:space="preserve"> II</w:t>
      </w:r>
    </w:p>
    <w:p w:rsidR="0041755C" w:rsidRDefault="0041755C" w:rsidP="00B23DD5">
      <w:r w:rsidRPr="006E6B3B">
        <w:rPr>
          <w:b/>
        </w:rPr>
        <w:t>C)</w:t>
      </w:r>
      <w:r>
        <w:t xml:space="preserve"> III</w:t>
      </w:r>
      <w:r>
        <w:tab/>
      </w:r>
      <w:r>
        <w:tab/>
        <w:t xml:space="preserve">  </w:t>
      </w:r>
      <w:r>
        <w:tab/>
      </w:r>
      <w:r w:rsidRPr="006E6B3B">
        <w:rPr>
          <w:b/>
        </w:rPr>
        <w:t>D)</w:t>
      </w:r>
      <w:r>
        <w:t xml:space="preserve"> IV</w:t>
      </w:r>
    </w:p>
    <w:p w:rsidR="0041755C" w:rsidRDefault="0041755C" w:rsidP="00B23DD5"/>
    <w:p w:rsidR="0041755C" w:rsidRPr="006E6B3B" w:rsidRDefault="0041755C" w:rsidP="00B23DD5">
      <w:pPr>
        <w:rPr>
          <w:b/>
        </w:rPr>
      </w:pPr>
      <w:r>
        <w:rPr>
          <w:b/>
        </w:rPr>
        <w:t>10</w:t>
      </w:r>
      <w:r w:rsidRPr="006E6B3B">
        <w:rPr>
          <w:b/>
        </w:rPr>
        <w:t xml:space="preserve">. </w:t>
      </w:r>
      <w:r>
        <w:rPr>
          <w:b/>
        </w:rPr>
        <w:t>Aşağıdakilerden hangisi bütün maddeler için ortak bir özelliktir</w:t>
      </w:r>
      <w:r w:rsidRPr="006E6B3B">
        <w:rPr>
          <w:b/>
        </w:rPr>
        <w:t>?</w:t>
      </w:r>
    </w:p>
    <w:p w:rsidR="0041755C" w:rsidRDefault="0041755C" w:rsidP="00B23DD5">
      <w:r w:rsidRPr="006E6B3B">
        <w:rPr>
          <w:b/>
        </w:rPr>
        <w:t>A)</w:t>
      </w:r>
      <w:r>
        <w:t xml:space="preserve"> Tanecikli yapıda olma</w:t>
      </w:r>
      <w:r>
        <w:tab/>
      </w:r>
    </w:p>
    <w:p w:rsidR="0041755C" w:rsidRDefault="0041755C" w:rsidP="00B23DD5">
      <w:r w:rsidRPr="006E6B3B">
        <w:rPr>
          <w:b/>
        </w:rPr>
        <w:t>B)</w:t>
      </w:r>
      <w:r>
        <w:t xml:space="preserve"> Bir hacme sahip olma</w:t>
      </w:r>
    </w:p>
    <w:p w:rsidR="0041755C" w:rsidRDefault="0041755C" w:rsidP="00B23DD5">
      <w:r w:rsidRPr="006E6B3B">
        <w:rPr>
          <w:b/>
        </w:rPr>
        <w:t>C)</w:t>
      </w:r>
      <w:r>
        <w:t xml:space="preserve"> Hal değiştirme</w:t>
      </w:r>
      <w:r>
        <w:tab/>
      </w:r>
      <w:r>
        <w:tab/>
      </w:r>
    </w:p>
    <w:p w:rsidR="0041755C" w:rsidRDefault="0041755C" w:rsidP="00B23DD5">
      <w:r w:rsidRPr="006E6B3B">
        <w:rPr>
          <w:b/>
        </w:rPr>
        <w:t>D)</w:t>
      </w:r>
      <w:r>
        <w:t xml:space="preserve"> Bir kütleye sahip olma</w:t>
      </w:r>
    </w:p>
    <w:p w:rsidR="0041755C" w:rsidRDefault="0041755C" w:rsidP="00B23DD5"/>
    <w:p w:rsidR="0041755C" w:rsidRDefault="0041755C" w:rsidP="00B23DD5"/>
    <w:p w:rsidR="0041755C" w:rsidRPr="006E6B3B" w:rsidRDefault="0041755C" w:rsidP="00B23DD5">
      <w:pPr>
        <w:rPr>
          <w:b/>
        </w:rPr>
      </w:pPr>
      <w:r>
        <w:rPr>
          <w:b/>
        </w:rPr>
        <w:t>11</w:t>
      </w:r>
      <w:r w:rsidRPr="006E6B3B">
        <w:rPr>
          <w:b/>
        </w:rPr>
        <w:t xml:space="preserve">. </w:t>
      </w:r>
      <w:r>
        <w:rPr>
          <w:b/>
        </w:rPr>
        <w:t>Aşağıdaki maddelerden hangisi konulduğu kabın içini tamamen doldurur</w:t>
      </w:r>
      <w:r w:rsidRPr="006E6B3B">
        <w:rPr>
          <w:b/>
        </w:rPr>
        <w:t>?</w:t>
      </w:r>
    </w:p>
    <w:p w:rsidR="0041755C" w:rsidRDefault="0041755C" w:rsidP="00B23DD5">
      <w:r w:rsidRPr="006E6B3B">
        <w:rPr>
          <w:b/>
        </w:rPr>
        <w:t>A)</w:t>
      </w:r>
      <w:r>
        <w:t xml:space="preserve"> buz</w:t>
      </w:r>
      <w:r>
        <w:tab/>
      </w:r>
      <w:r>
        <w:tab/>
      </w:r>
      <w:r>
        <w:tab/>
      </w:r>
      <w:r w:rsidRPr="006E6B3B">
        <w:rPr>
          <w:b/>
        </w:rPr>
        <w:t>B)</w:t>
      </w:r>
      <w:r>
        <w:t xml:space="preserve"> civa</w:t>
      </w:r>
    </w:p>
    <w:p w:rsidR="0041755C" w:rsidRDefault="0041755C" w:rsidP="00B23DD5">
      <w:r w:rsidRPr="006E6B3B">
        <w:rPr>
          <w:b/>
        </w:rPr>
        <w:t>C)</w:t>
      </w:r>
      <w:r>
        <w:t xml:space="preserve"> kum</w:t>
      </w:r>
      <w:r>
        <w:tab/>
      </w:r>
      <w:r>
        <w:tab/>
      </w:r>
      <w:r w:rsidRPr="006E6B3B">
        <w:rPr>
          <w:b/>
        </w:rPr>
        <w:t>D)</w:t>
      </w:r>
      <w:r>
        <w:t xml:space="preserve"> oksijen</w:t>
      </w:r>
    </w:p>
    <w:p w:rsidR="0041755C" w:rsidRDefault="0041755C" w:rsidP="00B23DD5"/>
    <w:p w:rsidR="0041755C" w:rsidRDefault="0041755C" w:rsidP="00B23DD5"/>
    <w:p w:rsidR="0041755C" w:rsidRPr="006E6B3B" w:rsidRDefault="0041755C" w:rsidP="0068410F">
      <w:pPr>
        <w:rPr>
          <w:b/>
        </w:rPr>
      </w:pPr>
      <w:r>
        <w:rPr>
          <w:b/>
        </w:rPr>
        <w:t>12</w:t>
      </w:r>
      <w:r w:rsidRPr="006E6B3B">
        <w:rPr>
          <w:b/>
        </w:rPr>
        <w:t xml:space="preserve">. </w:t>
      </w:r>
      <w:r>
        <w:rPr>
          <w:b/>
        </w:rPr>
        <w:t>Aşağıdakilerden hangisi saf maddedir</w:t>
      </w:r>
      <w:r w:rsidRPr="006E6B3B">
        <w:rPr>
          <w:b/>
        </w:rPr>
        <w:t>?</w:t>
      </w:r>
    </w:p>
    <w:p w:rsidR="0041755C" w:rsidRDefault="0041755C" w:rsidP="0068410F">
      <w:r w:rsidRPr="006E6B3B">
        <w:rPr>
          <w:b/>
        </w:rPr>
        <w:t>A)</w:t>
      </w:r>
      <w:r>
        <w:t xml:space="preserve"> altın</w:t>
      </w:r>
      <w:r>
        <w:tab/>
      </w:r>
      <w:r>
        <w:tab/>
      </w:r>
      <w:r w:rsidRPr="006E6B3B">
        <w:rPr>
          <w:b/>
        </w:rPr>
        <w:t>B)</w:t>
      </w:r>
      <w:r>
        <w:t xml:space="preserve"> kek</w:t>
      </w:r>
    </w:p>
    <w:p w:rsidR="0041755C" w:rsidRDefault="0041755C" w:rsidP="0068410F">
      <w:r w:rsidRPr="006E6B3B">
        <w:rPr>
          <w:b/>
        </w:rPr>
        <w:t>C)</w:t>
      </w:r>
      <w:r>
        <w:t xml:space="preserve"> toprak</w:t>
      </w:r>
      <w:r>
        <w:tab/>
      </w:r>
      <w:r>
        <w:tab/>
      </w:r>
      <w:r w:rsidRPr="006E6B3B">
        <w:rPr>
          <w:b/>
        </w:rPr>
        <w:t>D)</w:t>
      </w:r>
      <w:r>
        <w:t xml:space="preserve"> hava</w:t>
      </w:r>
    </w:p>
    <w:p w:rsidR="0041755C" w:rsidRDefault="0041755C" w:rsidP="00B23DD5"/>
    <w:p w:rsidR="0041755C" w:rsidRDefault="0041755C" w:rsidP="00B23DD5"/>
    <w:p w:rsidR="0041755C" w:rsidRPr="006E6B3B" w:rsidRDefault="0041755C" w:rsidP="0068410F">
      <w:pPr>
        <w:rPr>
          <w:b/>
        </w:rPr>
      </w:pPr>
      <w:r>
        <w:rPr>
          <w:b/>
        </w:rPr>
        <w:t>13</w:t>
      </w:r>
      <w:r w:rsidRPr="006E6B3B">
        <w:rPr>
          <w:b/>
        </w:rPr>
        <w:t xml:space="preserve">. </w:t>
      </w:r>
      <w:r>
        <w:rPr>
          <w:b/>
        </w:rPr>
        <w:t>Aşağıdaki ifadelerden hangisi yanlıştır</w:t>
      </w:r>
      <w:r w:rsidRPr="006E6B3B">
        <w:rPr>
          <w:b/>
        </w:rPr>
        <w:t>?</w:t>
      </w:r>
    </w:p>
    <w:p w:rsidR="0041755C" w:rsidRDefault="0041755C" w:rsidP="0068410F">
      <w:r w:rsidRPr="006E6B3B">
        <w:rPr>
          <w:b/>
        </w:rPr>
        <w:t>A)</w:t>
      </w:r>
      <w:r>
        <w:t xml:space="preserve"> Katı maddeler ısı alarak sıvı hale geçerler.</w:t>
      </w:r>
      <w:r>
        <w:tab/>
      </w:r>
    </w:p>
    <w:p w:rsidR="0041755C" w:rsidRDefault="0041755C" w:rsidP="0068410F">
      <w:r w:rsidRPr="006E6B3B">
        <w:rPr>
          <w:b/>
        </w:rPr>
        <w:t>B)</w:t>
      </w:r>
      <w:r>
        <w:t xml:space="preserve"> Katı halden sıvı hale geçen maddenin kütlesi değişir. </w:t>
      </w:r>
    </w:p>
    <w:p w:rsidR="0041755C" w:rsidRDefault="0041755C" w:rsidP="0068410F">
      <w:r w:rsidRPr="006E6B3B">
        <w:rPr>
          <w:b/>
        </w:rPr>
        <w:t>C)</w:t>
      </w:r>
      <w:r>
        <w:t xml:space="preserve"> Isıtılan maddelerin kütlesi değişmez</w:t>
      </w:r>
      <w:r>
        <w:tab/>
      </w:r>
      <w:r>
        <w:tab/>
      </w:r>
    </w:p>
    <w:p w:rsidR="0041755C" w:rsidRDefault="0041755C">
      <w:r w:rsidRPr="006E6B3B">
        <w:rPr>
          <w:b/>
        </w:rPr>
        <w:t>D)</w:t>
      </w:r>
      <w:r>
        <w:t xml:space="preserve"> Sıvı maddeler ısı kaybettiklerinde katı olurlar.</w:t>
      </w:r>
    </w:p>
    <w:p w:rsidR="0041755C" w:rsidRDefault="0041755C"/>
    <w:p w:rsidR="0041755C" w:rsidRDefault="0041755C"/>
    <w:p w:rsidR="0041755C" w:rsidRPr="006E6B3B" w:rsidRDefault="0041755C" w:rsidP="0068410F">
      <w:pPr>
        <w:rPr>
          <w:b/>
        </w:rPr>
      </w:pPr>
      <w:r>
        <w:rPr>
          <w:b/>
        </w:rPr>
        <w:t>14</w:t>
      </w:r>
      <w:r w:rsidRPr="006E6B3B">
        <w:rPr>
          <w:b/>
        </w:rPr>
        <w:t xml:space="preserve">. </w:t>
      </w:r>
      <w:r>
        <w:rPr>
          <w:b/>
        </w:rPr>
        <w:t>Aşağıdakilerden hangisi çözelti değildir</w:t>
      </w:r>
      <w:r w:rsidRPr="006E6B3B">
        <w:rPr>
          <w:b/>
        </w:rPr>
        <w:t>?</w:t>
      </w:r>
    </w:p>
    <w:p w:rsidR="0041755C" w:rsidRDefault="0041755C" w:rsidP="0068410F">
      <w:r w:rsidRPr="006E6B3B">
        <w:rPr>
          <w:b/>
        </w:rPr>
        <w:t>A)</w:t>
      </w:r>
      <w:r>
        <w:t xml:space="preserve"> tuzlu su</w:t>
      </w:r>
      <w:r>
        <w:tab/>
      </w:r>
      <w:r>
        <w:tab/>
      </w:r>
      <w:r>
        <w:tab/>
      </w:r>
      <w:r w:rsidRPr="006E6B3B">
        <w:rPr>
          <w:b/>
        </w:rPr>
        <w:t>B)</w:t>
      </w:r>
      <w:r>
        <w:t xml:space="preserve"> alkollü su</w:t>
      </w:r>
    </w:p>
    <w:p w:rsidR="0041755C" w:rsidRDefault="0041755C" w:rsidP="0068410F">
      <w:r w:rsidRPr="006E6B3B">
        <w:rPr>
          <w:b/>
        </w:rPr>
        <w:t>C)</w:t>
      </w:r>
      <w:r>
        <w:t xml:space="preserve"> ayran</w:t>
      </w:r>
      <w:r>
        <w:tab/>
      </w:r>
      <w:r>
        <w:tab/>
      </w:r>
      <w:r>
        <w:tab/>
      </w:r>
      <w:r w:rsidRPr="006E6B3B">
        <w:rPr>
          <w:b/>
        </w:rPr>
        <w:t>D)</w:t>
      </w:r>
      <w:r>
        <w:t xml:space="preserve"> şekerli su</w:t>
      </w:r>
    </w:p>
    <w:p w:rsidR="0041755C" w:rsidRDefault="0041755C" w:rsidP="0068410F">
      <w:hyperlink r:id="rId5" w:history="1">
        <w:r>
          <w:rPr>
            <w:rStyle w:val="Hyperlink"/>
            <w:noProof/>
            <w:color w:val="C0C0C0"/>
            <w:sz w:val="16"/>
            <w:szCs w:val="16"/>
          </w:rPr>
          <w:t>www.sorubak.com</w:t>
        </w:r>
      </w:hyperlink>
      <w:r>
        <w:rPr>
          <w:noProof/>
          <w:color w:val="C0C0C0"/>
          <w:sz w:val="16"/>
          <w:szCs w:val="16"/>
        </w:rPr>
        <w:t xml:space="preserve"> </w:t>
      </w:r>
    </w:p>
    <w:sectPr w:rsidR="0041755C" w:rsidSect="00EF52BD">
      <w:pgSz w:w="11906" w:h="16838"/>
      <w:pgMar w:top="567" w:right="566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4168F"/>
    <w:multiLevelType w:val="singleLevel"/>
    <w:tmpl w:val="11B00D1A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BD"/>
    <w:rsid w:val="003065EF"/>
    <w:rsid w:val="00403D1D"/>
    <w:rsid w:val="0041755C"/>
    <w:rsid w:val="004650E7"/>
    <w:rsid w:val="00527CA9"/>
    <w:rsid w:val="0068410F"/>
    <w:rsid w:val="00692379"/>
    <w:rsid w:val="006A1319"/>
    <w:rsid w:val="006E6B3B"/>
    <w:rsid w:val="00822487"/>
    <w:rsid w:val="00AB10A7"/>
    <w:rsid w:val="00B23DD5"/>
    <w:rsid w:val="00B65F67"/>
    <w:rsid w:val="00D0723C"/>
    <w:rsid w:val="00EF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BD"/>
    <w:pPr>
      <w:ind w:left="720"/>
      <w:contextualSpacing/>
    </w:pPr>
  </w:style>
  <w:style w:type="table" w:styleId="TableGrid">
    <w:name w:val="Table Grid"/>
    <w:basedOn w:val="TableNormal"/>
    <w:uiPriority w:val="99"/>
    <w:rsid w:val="00EF52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B10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386</Words>
  <Characters>2205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6</cp:revision>
  <dcterms:created xsi:type="dcterms:W3CDTF">2010-11-26T21:39:00Z</dcterms:created>
  <dcterms:modified xsi:type="dcterms:W3CDTF">2010-12-25T18:45:00Z</dcterms:modified>
</cp:coreProperties>
</file>